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25417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07143/029-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25417B" w:rsidRPr="0025417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25417B" w:rsidRPr="0025417B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25417B" w:rsidRPr="0025417B">
          <w:rPr>
            <w:rStyle w:val="aa"/>
          </w:rPr>
          <w:t xml:space="preserve"> 6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25417B" w:rsidRPr="0025417B">
          <w:rPr>
            <w:u w:val="single"/>
          </w:rPr>
          <w:t xml:space="preserve"> 07143/029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25417B" w:rsidRPr="0025417B">
          <w:rPr>
            <w:rStyle w:val="aa"/>
          </w:rPr>
          <w:t xml:space="preserve"> Медицинская </w:t>
        </w:r>
        <w:r w:rsidR="0025417B" w:rsidRPr="0025417B">
          <w:rPr>
            <w:u w:val="single"/>
          </w:rPr>
          <w:t xml:space="preserve">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25417B" w:rsidRPr="0025417B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25417B" w:rsidRPr="0025417B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AD5E26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AD5E26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AD5E26" w:rsidP="005859B9">
      <w:fldSimple w:instr=" DOCVARIABLE operac \* MERGEFORMAT ">
        <w:r w:rsidR="0025417B" w:rsidRPr="0025417B">
          <w:t xml:space="preserve"> Выполняет врачебные назначения больным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4B27D9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2541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07143/029-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AD5E26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AD5E26" w:rsidRPr="009E2A4C">
            <w:rPr>
              <w:rStyle w:val="ad"/>
              <w:sz w:val="20"/>
              <w:szCs w:val="20"/>
            </w:rPr>
            <w:fldChar w:fldCharType="separate"/>
          </w:r>
          <w:r w:rsidR="0025417B">
            <w:rPr>
              <w:rStyle w:val="ad"/>
              <w:noProof/>
              <w:sz w:val="20"/>
              <w:szCs w:val="20"/>
            </w:rPr>
            <w:t>1</w:t>
          </w:r>
          <w:r w:rsidR="00AD5E26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5417B" w:rsidRPr="0025417B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1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0C0BE3200EA1466ABBAB43BA70998686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9- Н "/>
    <w:docVar w:name="num_form" w:val="2"/>
    <w:docVar w:name="oborud" w:val=" ПЭВМ "/>
    <w:docVar w:name="operac" w:val=" Выполняет врачебные назначения больны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6F20C68AE9044C78DBED8267C4DF955"/>
    <w:docVar w:name="rm_id" w:val="210"/>
    <w:docVar w:name="rm_name" w:val=" Медицинская сестра "/>
    <w:docVar w:name="rm_number" w:val=" 07143/029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31F6B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5417B"/>
    <w:rsid w:val="002B224E"/>
    <w:rsid w:val="002E55C6"/>
    <w:rsid w:val="003000C1"/>
    <w:rsid w:val="00305B2F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810E2"/>
    <w:rsid w:val="004A47AD"/>
    <w:rsid w:val="004B27D9"/>
    <w:rsid w:val="004C4DB2"/>
    <w:rsid w:val="004C6E55"/>
    <w:rsid w:val="004F6224"/>
    <w:rsid w:val="0051659D"/>
    <w:rsid w:val="005230D1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967FD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5E26"/>
    <w:rsid w:val="00AD7C32"/>
    <w:rsid w:val="00AF0DED"/>
    <w:rsid w:val="00AF796F"/>
    <w:rsid w:val="00BA4000"/>
    <w:rsid w:val="00BA5029"/>
    <w:rsid w:val="00BC2F3C"/>
    <w:rsid w:val="00BC7FB8"/>
    <w:rsid w:val="00BF498E"/>
    <w:rsid w:val="00C01462"/>
    <w:rsid w:val="00C02721"/>
    <w:rsid w:val="00C200EC"/>
    <w:rsid w:val="00C3083C"/>
    <w:rsid w:val="00C802BE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1667D"/>
    <w:rsid w:val="00E16F78"/>
    <w:rsid w:val="00E23939"/>
    <w:rsid w:val="00E36337"/>
    <w:rsid w:val="00E7595C"/>
    <w:rsid w:val="00EB72AD"/>
    <w:rsid w:val="00EC37A1"/>
    <w:rsid w:val="00EE2799"/>
    <w:rsid w:val="00EE54B3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1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2016-10-17T11:41:00Z</dcterms:created>
  <dcterms:modified xsi:type="dcterms:W3CDTF">2016-10-18T09:21:00Z</dcterms:modified>
</cp:coreProperties>
</file>